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65.26.020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einer Radstation am Hildeheimer Hbf - Malerarbeiten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